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1C5E2" w14:textId="5CDE78C8" w:rsidR="00BA00AB" w:rsidRDefault="00B17ED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MACWORTH</w:t>
      </w:r>
      <w:r>
        <w:rPr>
          <w:rFonts w:ascii="Times New Roman" w:hAnsi="Times New Roman" w:cs="Times New Roman"/>
          <w:sz w:val="24"/>
          <w:szCs w:val="24"/>
        </w:rPr>
        <w:t xml:space="preserve">       (fl.1410)</w:t>
      </w:r>
    </w:p>
    <w:p w14:paraId="5DCC7702" w14:textId="07FE6637" w:rsidR="00B17ED5" w:rsidRDefault="00B17ED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A40154" w14:textId="3FD3D9F1" w:rsidR="00B17ED5" w:rsidRDefault="00B17ED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AAC3EC" w14:textId="77777777" w:rsidR="00B17ED5" w:rsidRDefault="00B17ED5" w:rsidP="00B17E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Nov.1410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appointed Escheator of Nottinghamshire and Derbyshire.</w:t>
      </w:r>
    </w:p>
    <w:p w14:paraId="732B0EB8" w14:textId="340064CA" w:rsidR="00B17ED5" w:rsidRDefault="00B17ED5" w:rsidP="00B17E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</w:t>
      </w:r>
      <w:r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5E0AED1" w14:textId="77777777" w:rsidR="00B17ED5" w:rsidRDefault="00B17ED5" w:rsidP="00B17E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9F5913" w14:textId="77777777" w:rsidR="00B17ED5" w:rsidRDefault="00B17ED5" w:rsidP="00B17E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28FCE1" w14:textId="77777777" w:rsidR="00B17ED5" w:rsidRPr="00641F4A" w:rsidRDefault="00B17ED5" w:rsidP="00B17E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November 2021</w:t>
      </w:r>
    </w:p>
    <w:p w14:paraId="3D5CD801" w14:textId="6A7A0872" w:rsidR="00B17ED5" w:rsidRPr="00B17ED5" w:rsidRDefault="00B17ED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17ED5" w:rsidRPr="00B17E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53DEA" w14:textId="77777777" w:rsidR="00B17ED5" w:rsidRDefault="00B17ED5" w:rsidP="009139A6">
      <w:r>
        <w:separator/>
      </w:r>
    </w:p>
  </w:endnote>
  <w:endnote w:type="continuationSeparator" w:id="0">
    <w:p w14:paraId="73CB9ED0" w14:textId="77777777" w:rsidR="00B17ED5" w:rsidRDefault="00B17E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EA7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818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88D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11DC9" w14:textId="77777777" w:rsidR="00B17ED5" w:rsidRDefault="00B17ED5" w:rsidP="009139A6">
      <w:r>
        <w:separator/>
      </w:r>
    </w:p>
  </w:footnote>
  <w:footnote w:type="continuationSeparator" w:id="0">
    <w:p w14:paraId="79217E12" w14:textId="77777777" w:rsidR="00B17ED5" w:rsidRDefault="00B17E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8F0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6B5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373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D5"/>
    <w:rsid w:val="000666E0"/>
    <w:rsid w:val="002510B7"/>
    <w:rsid w:val="005C130B"/>
    <w:rsid w:val="00826F5C"/>
    <w:rsid w:val="009139A6"/>
    <w:rsid w:val="009448BB"/>
    <w:rsid w:val="00A3176C"/>
    <w:rsid w:val="00AE65F8"/>
    <w:rsid w:val="00B17ED5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49306"/>
  <w15:chartTrackingRefBased/>
  <w15:docId w15:val="{C0B32EC2-BE1C-4EBE-93ED-7E6CAF63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2021-11-07T07:55:00Z</dcterms:created>
  <dcterms:modified xsi:type="dcterms:W3CDTF">2021-11-07T07:56:00Z</dcterms:modified>
</cp:coreProperties>
</file>